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1AB1" w14:textId="3321851F" w:rsidR="00BA00AB" w:rsidRDefault="000768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SARGIANTSON</w:t>
      </w:r>
      <w:r>
        <w:rPr>
          <w:rFonts w:ascii="Times New Roman" w:hAnsi="Times New Roman" w:cs="Times New Roman"/>
          <w:sz w:val="24"/>
          <w:szCs w:val="24"/>
        </w:rPr>
        <w:t xml:space="preserve">     (d.1504)</w:t>
      </w:r>
    </w:p>
    <w:p w14:paraId="27FCC7A3" w14:textId="377DCCF4" w:rsidR="000768CE" w:rsidRDefault="000768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Cawood.</w:t>
      </w:r>
    </w:p>
    <w:p w14:paraId="702C73D2" w14:textId="74642E8E" w:rsidR="000768CE" w:rsidRDefault="000768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5AF3BF" w14:textId="3645D176" w:rsidR="000768CE" w:rsidRDefault="000768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816500" w14:textId="19CDE649" w:rsidR="000768CE" w:rsidRDefault="000768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Nov.1504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p.144)</w:t>
      </w:r>
    </w:p>
    <w:p w14:paraId="0B082F4D" w14:textId="43CBC2F2" w:rsidR="000768CE" w:rsidRDefault="000768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B028983" w14:textId="2B62715C" w:rsidR="000768CE" w:rsidRDefault="000768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A3992E" w14:textId="713873D7" w:rsidR="000768CE" w:rsidRDefault="000768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C1024F" w14:textId="6F816976" w:rsidR="000768CE" w:rsidRPr="000768CE" w:rsidRDefault="000768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sectPr w:rsidR="000768CE" w:rsidRPr="000768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DFF20" w14:textId="77777777" w:rsidR="000768CE" w:rsidRDefault="000768CE" w:rsidP="009139A6">
      <w:r>
        <w:separator/>
      </w:r>
    </w:p>
  </w:endnote>
  <w:endnote w:type="continuationSeparator" w:id="0">
    <w:p w14:paraId="65288F90" w14:textId="77777777" w:rsidR="000768CE" w:rsidRDefault="000768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1A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01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B96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3B419" w14:textId="77777777" w:rsidR="000768CE" w:rsidRDefault="000768CE" w:rsidP="009139A6">
      <w:r>
        <w:separator/>
      </w:r>
    </w:p>
  </w:footnote>
  <w:footnote w:type="continuationSeparator" w:id="0">
    <w:p w14:paraId="688940FB" w14:textId="77777777" w:rsidR="000768CE" w:rsidRDefault="000768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8F8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AC1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1DE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8CE"/>
    <w:rsid w:val="000666E0"/>
    <w:rsid w:val="000768C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743E3"/>
  <w15:chartTrackingRefBased/>
  <w15:docId w15:val="{44487356-FDC3-4549-940F-58C74346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2022-01-14T12:50:00Z</dcterms:created>
  <dcterms:modified xsi:type="dcterms:W3CDTF">2022-01-14T12:52:00Z</dcterms:modified>
</cp:coreProperties>
</file>